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FE69DE" w:rsidTr="00FE69DE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E69DE" w:rsidRDefault="006D4E4D" w:rsidP="00FE69DE">
            <w:pPr>
              <w:tabs>
                <w:tab w:val="left" w:pos="3969"/>
              </w:tabs>
              <w:spacing w:line="276" w:lineRule="auto"/>
              <w:jc w:val="center"/>
            </w:pPr>
            <w:r>
              <w:rPr>
                <w:noProof/>
                <w:lang w:eastAsia="hu-HU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23495</wp:posOffset>
                  </wp:positionV>
                  <wp:extent cx="640715" cy="721995"/>
                  <wp:effectExtent l="0" t="0" r="0" b="0"/>
                  <wp:wrapNone/>
                  <wp:docPr id="2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E69DE" w:rsidRDefault="00FE69DE" w:rsidP="00FE69DE">
            <w:pPr>
              <w:tabs>
                <w:tab w:val="left" w:pos="3969"/>
              </w:tabs>
              <w:spacing w:line="276" w:lineRule="auto"/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FE69DE" w:rsidRDefault="00FE69DE" w:rsidP="00FE69DE">
            <w:pPr>
              <w:tabs>
                <w:tab w:val="left" w:pos="3969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Balatonfűzfő Város Önkormányzata</w:t>
            </w:r>
          </w:p>
          <w:p w:rsidR="00FE69DE" w:rsidRDefault="00FE69DE" w:rsidP="00FE69DE">
            <w:pPr>
              <w:tabs>
                <w:tab w:val="left" w:pos="3969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Polgármester</w:t>
            </w:r>
          </w:p>
          <w:p w:rsidR="00FE69DE" w:rsidRDefault="00FE69DE" w:rsidP="00FE69DE">
            <w:pPr>
              <w:tabs>
                <w:tab w:val="left" w:pos="3969"/>
              </w:tabs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8184 Balatonfűzfő, Nike körút 1. Telefon: 06/88 596-923 Fax: 06/88 596-901</w:t>
            </w:r>
          </w:p>
          <w:p w:rsidR="00FE69DE" w:rsidRDefault="00FE69DE" w:rsidP="00FE69DE">
            <w:pPr>
              <w:tabs>
                <w:tab w:val="left" w:pos="3969"/>
              </w:tabs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e-mail: polgarmester@balatonfuzfo.hu</w:t>
            </w:r>
          </w:p>
        </w:tc>
      </w:tr>
    </w:tbl>
    <w:p w:rsidR="00FE69DE" w:rsidRDefault="00FE69DE" w:rsidP="00FE69DE"/>
    <w:p w:rsidR="00FE69DE" w:rsidRDefault="00FE69DE" w:rsidP="00FE69DE"/>
    <w:p w:rsidR="0047680B" w:rsidRDefault="00740E1B" w:rsidP="00740E1B">
      <w:pPr>
        <w:jc w:val="center"/>
        <w:rPr>
          <w:b/>
        </w:rPr>
      </w:pPr>
      <w:r>
        <w:rPr>
          <w:b/>
        </w:rPr>
        <w:t>ELŐTERJESZTÉS</w:t>
      </w:r>
    </w:p>
    <w:p w:rsidR="00740E1B" w:rsidRDefault="00740E1B" w:rsidP="00740E1B">
      <w:pPr>
        <w:jc w:val="center"/>
        <w:rPr>
          <w:b/>
        </w:rPr>
      </w:pPr>
      <w:r>
        <w:rPr>
          <w:b/>
        </w:rPr>
        <w:t>A Képviselő-testület 2018. március 20-i ülésére</w:t>
      </w:r>
    </w:p>
    <w:p w:rsidR="00740E1B" w:rsidRDefault="00740E1B" w:rsidP="00740E1B">
      <w:pPr>
        <w:jc w:val="center"/>
        <w:rPr>
          <w:b/>
        </w:rPr>
      </w:pPr>
    </w:p>
    <w:p w:rsidR="00740E1B" w:rsidRDefault="00740E1B" w:rsidP="00740E1B">
      <w:pPr>
        <w:jc w:val="both"/>
        <w:rPr>
          <w:lang w:eastAsia="hu-HU"/>
        </w:rPr>
      </w:pPr>
      <w:r>
        <w:rPr>
          <w:b/>
        </w:rPr>
        <w:t>Tárgy:</w:t>
      </w:r>
      <w:r>
        <w:tab/>
      </w:r>
      <w:r>
        <w:tab/>
      </w:r>
      <w:proofErr w:type="spellStart"/>
      <w:r>
        <w:rPr>
          <w:lang w:eastAsia="hu-HU"/>
        </w:rPr>
        <w:t>Vágfalvi</w:t>
      </w:r>
      <w:proofErr w:type="spellEnd"/>
      <w:r>
        <w:rPr>
          <w:lang w:eastAsia="hu-HU"/>
        </w:rPr>
        <w:t xml:space="preserve"> Ottó Művelődési Központ és Könyvtár 2018. évi programterve</w:t>
      </w:r>
    </w:p>
    <w:p w:rsidR="00740E1B" w:rsidRDefault="00740E1B" w:rsidP="00740E1B">
      <w:pPr>
        <w:jc w:val="both"/>
        <w:rPr>
          <w:lang w:eastAsia="hu-HU"/>
        </w:rPr>
      </w:pPr>
    </w:p>
    <w:p w:rsidR="00740E1B" w:rsidRDefault="00740E1B" w:rsidP="00740E1B">
      <w:pPr>
        <w:jc w:val="both"/>
        <w:rPr>
          <w:lang w:eastAsia="hu-HU"/>
        </w:rPr>
      </w:pPr>
    </w:p>
    <w:p w:rsidR="00740E1B" w:rsidRDefault="00740E1B" w:rsidP="00740E1B">
      <w:pPr>
        <w:jc w:val="both"/>
        <w:rPr>
          <w:lang w:eastAsia="hu-HU"/>
        </w:rPr>
      </w:pPr>
    </w:p>
    <w:p w:rsidR="00740E1B" w:rsidRDefault="00740E1B" w:rsidP="00740E1B">
      <w:pPr>
        <w:jc w:val="both"/>
        <w:rPr>
          <w:b/>
          <w:lang w:eastAsia="hu-HU"/>
        </w:rPr>
      </w:pPr>
      <w:r>
        <w:rPr>
          <w:b/>
          <w:lang w:eastAsia="hu-HU"/>
        </w:rPr>
        <w:t>Tisztelt Képviselő-testület!</w:t>
      </w:r>
    </w:p>
    <w:p w:rsidR="00740E1B" w:rsidRDefault="00740E1B" w:rsidP="00740E1B">
      <w:pPr>
        <w:jc w:val="both"/>
        <w:rPr>
          <w:b/>
          <w:lang w:eastAsia="hu-HU"/>
        </w:rPr>
      </w:pPr>
    </w:p>
    <w:p w:rsidR="00740E1B" w:rsidRDefault="00740E1B" w:rsidP="00740E1B">
      <w:pPr>
        <w:jc w:val="both"/>
        <w:rPr>
          <w:b/>
          <w:lang w:eastAsia="hu-HU"/>
        </w:rPr>
      </w:pPr>
    </w:p>
    <w:p w:rsidR="00740E1B" w:rsidRDefault="00740E1B" w:rsidP="00740E1B">
      <w:pPr>
        <w:jc w:val="both"/>
        <w:rPr>
          <w:lang w:eastAsia="hu-HU"/>
        </w:rPr>
      </w:pPr>
      <w:r>
        <w:rPr>
          <w:lang w:eastAsia="hu-HU"/>
        </w:rPr>
        <w:t xml:space="preserve">A képviselő-testület 2018. I. félévi munkatervében, a képviselő-testület 2018. március 20-i ülésének napirendjei között szerepel a </w:t>
      </w:r>
      <w:proofErr w:type="spellStart"/>
      <w:r>
        <w:rPr>
          <w:lang w:eastAsia="hu-HU"/>
        </w:rPr>
        <w:t>Vágfalvi</w:t>
      </w:r>
      <w:proofErr w:type="spellEnd"/>
      <w:r>
        <w:rPr>
          <w:lang w:eastAsia="hu-HU"/>
        </w:rPr>
        <w:t xml:space="preserve"> Ottó Művelődési Központ és Könyvtár 2018. évi programterve. </w:t>
      </w:r>
    </w:p>
    <w:p w:rsidR="00740E1B" w:rsidRDefault="00740E1B" w:rsidP="00740E1B">
      <w:pPr>
        <w:jc w:val="both"/>
        <w:rPr>
          <w:lang w:eastAsia="hu-HU"/>
        </w:rPr>
      </w:pPr>
    </w:p>
    <w:p w:rsidR="00740E1B" w:rsidRDefault="00740E1B" w:rsidP="00740E1B">
      <w:pPr>
        <w:jc w:val="both"/>
        <w:rPr>
          <w:lang w:eastAsia="hu-HU"/>
        </w:rPr>
      </w:pPr>
      <w:r>
        <w:rPr>
          <w:lang w:eastAsia="hu-HU"/>
        </w:rPr>
        <w:t xml:space="preserve">Gróf Tibor a </w:t>
      </w:r>
      <w:proofErr w:type="spellStart"/>
      <w:r>
        <w:rPr>
          <w:lang w:eastAsia="hu-HU"/>
        </w:rPr>
        <w:t>Vágfalvi</w:t>
      </w:r>
      <w:proofErr w:type="spellEnd"/>
      <w:r>
        <w:rPr>
          <w:lang w:eastAsia="hu-HU"/>
        </w:rPr>
        <w:t xml:space="preserve"> Ottó Művelődési Központ és Könyvtár megküldte az intézmény előterjesztés </w:t>
      </w:r>
      <w:hyperlink r:id="rId5" w:history="1">
        <w:r w:rsidRPr="009E3134">
          <w:rPr>
            <w:rStyle w:val="Hiperhivatkozs"/>
            <w:lang w:eastAsia="hu-HU"/>
          </w:rPr>
          <w:t>mellék</w:t>
        </w:r>
        <w:r w:rsidRPr="009E3134">
          <w:rPr>
            <w:rStyle w:val="Hiperhivatkozs"/>
            <w:lang w:eastAsia="hu-HU"/>
          </w:rPr>
          <w:t>l</w:t>
        </w:r>
        <w:r w:rsidRPr="009E3134">
          <w:rPr>
            <w:rStyle w:val="Hiperhivatkozs"/>
            <w:lang w:eastAsia="hu-HU"/>
          </w:rPr>
          <w:t>etét</w:t>
        </w:r>
      </w:hyperlink>
      <w:r>
        <w:rPr>
          <w:lang w:eastAsia="hu-HU"/>
        </w:rPr>
        <w:t xml:space="preserve"> képező 2018. évi programtervét.</w:t>
      </w:r>
    </w:p>
    <w:p w:rsidR="00740E1B" w:rsidRDefault="00740E1B" w:rsidP="00740E1B">
      <w:pPr>
        <w:jc w:val="both"/>
        <w:rPr>
          <w:lang w:eastAsia="hu-HU"/>
        </w:rPr>
      </w:pPr>
    </w:p>
    <w:p w:rsidR="00740E1B" w:rsidRDefault="00740E1B" w:rsidP="00740E1B">
      <w:pPr>
        <w:jc w:val="both"/>
        <w:rPr>
          <w:lang w:eastAsia="hu-HU"/>
        </w:rPr>
      </w:pPr>
      <w:r>
        <w:rPr>
          <w:lang w:eastAsia="hu-HU"/>
        </w:rPr>
        <w:t>Kérem a Tisztelt Képviselő-testületet a programterv megtárgyalására.</w:t>
      </w:r>
    </w:p>
    <w:p w:rsidR="00740E1B" w:rsidRDefault="00740E1B" w:rsidP="00740E1B">
      <w:pPr>
        <w:jc w:val="both"/>
        <w:rPr>
          <w:lang w:eastAsia="hu-HU"/>
        </w:rPr>
      </w:pPr>
    </w:p>
    <w:p w:rsidR="00740E1B" w:rsidRPr="000617EE" w:rsidRDefault="00740E1B" w:rsidP="00740E1B">
      <w:pPr>
        <w:suppressAutoHyphens/>
        <w:jc w:val="center"/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…/2018. (03. 20</w:t>
      </w:r>
      <w:r w:rsidRPr="000617EE">
        <w:rPr>
          <w:b/>
          <w:u w:val="single"/>
          <w:lang w:eastAsia="zh-CN"/>
        </w:rPr>
        <w:t>.) Kt. határozat</w:t>
      </w:r>
    </w:p>
    <w:p w:rsidR="00740E1B" w:rsidRPr="000617EE" w:rsidRDefault="00740E1B" w:rsidP="00740E1B">
      <w:pPr>
        <w:tabs>
          <w:tab w:val="left" w:pos="709"/>
          <w:tab w:val="left" w:pos="1276"/>
        </w:tabs>
        <w:jc w:val="both"/>
        <w:rPr>
          <w:b/>
        </w:rPr>
      </w:pPr>
    </w:p>
    <w:p w:rsidR="00740E1B" w:rsidRPr="000617EE" w:rsidRDefault="00740E1B" w:rsidP="00740E1B">
      <w:pPr>
        <w:jc w:val="both"/>
      </w:pPr>
      <w:r w:rsidRPr="000617EE">
        <w:t xml:space="preserve">Balatonfűzfő Város Önkormányzatának Képviselő-testülete elfogadja a </w:t>
      </w:r>
      <w:proofErr w:type="spellStart"/>
      <w:r w:rsidRPr="000617EE">
        <w:t>Vágfalvi</w:t>
      </w:r>
      <w:proofErr w:type="spellEnd"/>
      <w:r w:rsidRPr="000617EE">
        <w:t xml:space="preserve"> Ottó Műv</w:t>
      </w:r>
      <w:r>
        <w:t xml:space="preserve">elődési Központ és Könyvtár </w:t>
      </w:r>
      <w:hyperlink r:id="rId6" w:history="1">
        <w:r w:rsidRPr="009E3134">
          <w:rPr>
            <w:rStyle w:val="Hiperhivatkozs"/>
          </w:rPr>
          <w:t>2018. évi program</w:t>
        </w:r>
        <w:bookmarkStart w:id="0" w:name="_GoBack"/>
        <w:bookmarkEnd w:id="0"/>
        <w:r w:rsidRPr="009E3134">
          <w:rPr>
            <w:rStyle w:val="Hiperhivatkozs"/>
          </w:rPr>
          <w:t>t</w:t>
        </w:r>
        <w:r w:rsidRPr="009E3134">
          <w:rPr>
            <w:rStyle w:val="Hiperhivatkozs"/>
          </w:rPr>
          <w:t>ervét</w:t>
        </w:r>
      </w:hyperlink>
      <w:r w:rsidRPr="000617EE">
        <w:t>.</w:t>
      </w:r>
    </w:p>
    <w:p w:rsidR="00740E1B" w:rsidRPr="000617EE" w:rsidRDefault="00740E1B" w:rsidP="00740E1B">
      <w:r w:rsidRPr="000617EE">
        <w:t xml:space="preserve"> </w:t>
      </w:r>
    </w:p>
    <w:p w:rsidR="00740E1B" w:rsidRPr="000617EE" w:rsidRDefault="00740E1B" w:rsidP="00740E1B">
      <w:pPr>
        <w:tabs>
          <w:tab w:val="left" w:pos="1843"/>
        </w:tabs>
        <w:jc w:val="both"/>
      </w:pPr>
      <w:r w:rsidRPr="000617EE">
        <w:t>Felelős: Marton Béla polgármester</w:t>
      </w:r>
    </w:p>
    <w:p w:rsidR="00740E1B" w:rsidRDefault="00740E1B" w:rsidP="00740E1B">
      <w:pPr>
        <w:tabs>
          <w:tab w:val="left" w:pos="1843"/>
        </w:tabs>
        <w:jc w:val="both"/>
      </w:pPr>
      <w:r>
        <w:t>Határidő: azonnal</w:t>
      </w:r>
    </w:p>
    <w:p w:rsidR="00740E1B" w:rsidRDefault="00740E1B" w:rsidP="00740E1B">
      <w:pPr>
        <w:tabs>
          <w:tab w:val="left" w:pos="1843"/>
        </w:tabs>
        <w:jc w:val="both"/>
      </w:pPr>
    </w:p>
    <w:p w:rsidR="00740E1B" w:rsidRDefault="00740E1B" w:rsidP="00740E1B">
      <w:pPr>
        <w:tabs>
          <w:tab w:val="left" w:pos="1843"/>
        </w:tabs>
        <w:jc w:val="both"/>
      </w:pPr>
    </w:p>
    <w:p w:rsidR="00740E1B" w:rsidRDefault="00740E1B" w:rsidP="00740E1B">
      <w:pPr>
        <w:tabs>
          <w:tab w:val="left" w:pos="1843"/>
        </w:tabs>
        <w:jc w:val="both"/>
      </w:pPr>
      <w:r>
        <w:t xml:space="preserve">Balatonfűzfő, </w:t>
      </w:r>
      <w:r w:rsidR="006D4E4D">
        <w:t>2018. március 8.</w:t>
      </w:r>
    </w:p>
    <w:p w:rsidR="006D4E4D" w:rsidRDefault="006D4E4D" w:rsidP="00740E1B">
      <w:pPr>
        <w:tabs>
          <w:tab w:val="left" w:pos="1843"/>
        </w:tabs>
        <w:jc w:val="both"/>
      </w:pPr>
    </w:p>
    <w:p w:rsidR="006D4E4D" w:rsidRDefault="006D4E4D" w:rsidP="00740E1B">
      <w:pPr>
        <w:tabs>
          <w:tab w:val="left" w:pos="1843"/>
        </w:tabs>
        <w:jc w:val="both"/>
      </w:pPr>
    </w:p>
    <w:p w:rsidR="006D4E4D" w:rsidRDefault="006D4E4D" w:rsidP="00740E1B">
      <w:pPr>
        <w:tabs>
          <w:tab w:val="left" w:pos="1843"/>
        </w:tabs>
        <w:jc w:val="both"/>
      </w:pPr>
    </w:p>
    <w:p w:rsidR="006D4E4D" w:rsidRDefault="006D4E4D" w:rsidP="00740E1B">
      <w:pPr>
        <w:tabs>
          <w:tab w:val="left" w:pos="1843"/>
        </w:tabs>
        <w:jc w:val="both"/>
      </w:pPr>
    </w:p>
    <w:p w:rsidR="006D4E4D" w:rsidRDefault="006D4E4D" w:rsidP="00740E1B">
      <w:pPr>
        <w:tabs>
          <w:tab w:val="left" w:pos="1843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Marton Béla</w:t>
      </w:r>
    </w:p>
    <w:p w:rsidR="006D4E4D" w:rsidRDefault="006D4E4D" w:rsidP="00740E1B">
      <w:pPr>
        <w:tabs>
          <w:tab w:val="left" w:pos="1843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polgármester</w:t>
      </w:r>
      <w:proofErr w:type="gramEnd"/>
    </w:p>
    <w:p w:rsidR="00740E1B" w:rsidRPr="00740E1B" w:rsidRDefault="00740E1B" w:rsidP="00740E1B">
      <w:pPr>
        <w:tabs>
          <w:tab w:val="left" w:pos="1843"/>
        </w:tabs>
        <w:jc w:val="both"/>
      </w:pPr>
    </w:p>
    <w:sectPr w:rsidR="00740E1B" w:rsidRPr="00740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E1B"/>
    <w:rsid w:val="0047680B"/>
    <w:rsid w:val="006D4E4D"/>
    <w:rsid w:val="00740E1B"/>
    <w:rsid w:val="009E3134"/>
    <w:rsid w:val="00FE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CB2A63-AB6E-4CDB-9D6F-C3ECA7BE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E69DE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9E3134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9E313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Programok_2018_k&#246;lts&#233;gvet&#233;ssel.xlsx" TargetMode="External"/><Relationship Id="rId5" Type="http://schemas.openxmlformats.org/officeDocument/2006/relationships/hyperlink" Target="Programok_2018_k&#246;lts&#233;gvet&#233;ssel.xlsx" TargetMode="External"/><Relationship Id="rId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%20Vostro\Documents\Egy&#233;ni%20Office-sablonok\polg&#225;rmester%20fejl&#233;c.dot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polgármester fejléc</Template>
  <TotalTime>12</TotalTime>
  <Pages>1</Pages>
  <Words>146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2</cp:revision>
  <dcterms:created xsi:type="dcterms:W3CDTF">2018-03-08T10:12:00Z</dcterms:created>
  <dcterms:modified xsi:type="dcterms:W3CDTF">2018-03-08T10:27:00Z</dcterms:modified>
</cp:coreProperties>
</file>